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130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10173"/>
      </w:tblGrid>
      <w:tr w:rsidR="005E16B8" w:rsidRPr="007B7CF2" w14:paraId="634CCE7E" w14:textId="77777777" w:rsidTr="005867A2">
        <w:trPr>
          <w:trHeight w:val="554"/>
        </w:trPr>
        <w:tc>
          <w:tcPr>
            <w:tcW w:w="10173" w:type="dxa"/>
            <w:shd w:val="clear" w:color="auto" w:fill="F2F2F2"/>
          </w:tcPr>
          <w:p w14:paraId="097D3927" w14:textId="77777777" w:rsidR="005867A2" w:rsidRPr="007B7CF2" w:rsidRDefault="005E16B8" w:rsidP="005E16B8">
            <w:pPr>
              <w:pStyle w:val="ChapterTitle"/>
              <w:spacing w:after="120"/>
              <w:rPr>
                <w:rFonts w:ascii="Cambria" w:hAnsi="Cambria"/>
                <w:sz w:val="22"/>
              </w:rPr>
            </w:pPr>
            <w:r w:rsidRPr="007B7CF2">
              <w:rPr>
                <w:rFonts w:ascii="Cambria" w:hAnsi="Cambria"/>
                <w:sz w:val="22"/>
              </w:rPr>
              <w:t xml:space="preserve">OŚWIADCZENIE WYKONAWCY </w:t>
            </w:r>
          </w:p>
          <w:p w14:paraId="3655FC74" w14:textId="43B81EAA" w:rsidR="005E16B8" w:rsidRPr="007B7CF2" w:rsidRDefault="005E16B8" w:rsidP="007B7CF2">
            <w:pPr>
              <w:pStyle w:val="ChapterTitle"/>
              <w:spacing w:before="0" w:after="0"/>
              <w:rPr>
                <w:rFonts w:ascii="Cambria" w:hAnsi="Cambria"/>
                <w:sz w:val="22"/>
              </w:rPr>
            </w:pPr>
            <w:r w:rsidRPr="007B7CF2">
              <w:rPr>
                <w:rFonts w:ascii="Cambria" w:hAnsi="Cambria"/>
                <w:sz w:val="22"/>
              </w:rPr>
              <w:t xml:space="preserve">SKŁADANE NA PODSTAWIE </w:t>
            </w:r>
            <w:r w:rsidR="00040120" w:rsidRPr="007B7CF2">
              <w:rPr>
                <w:rFonts w:ascii="Cambria" w:hAnsi="Cambria"/>
                <w:sz w:val="22"/>
              </w:rPr>
              <w:t>art</w:t>
            </w:r>
            <w:r w:rsidRPr="007B7CF2">
              <w:rPr>
                <w:rFonts w:ascii="Cambria" w:hAnsi="Cambria"/>
                <w:sz w:val="22"/>
              </w:rPr>
              <w:t>. 7 ust.</w:t>
            </w:r>
            <w:r w:rsidR="00040120" w:rsidRPr="007B7CF2">
              <w:rPr>
                <w:rFonts w:ascii="Cambria" w:hAnsi="Cambria"/>
                <w:sz w:val="22"/>
              </w:rPr>
              <w:t xml:space="preserve"> </w:t>
            </w:r>
            <w:r w:rsidRPr="007B7CF2">
              <w:rPr>
                <w:rFonts w:ascii="Cambria" w:hAnsi="Cambria"/>
                <w:sz w:val="22"/>
              </w:rPr>
              <w:t>1 ustawy z dnia 13 kwietnia 2022 r.</w:t>
            </w:r>
          </w:p>
          <w:p w14:paraId="1BC2C79C" w14:textId="77777777" w:rsidR="005E16B8" w:rsidRPr="007B7CF2" w:rsidRDefault="005E16B8" w:rsidP="007B7CF2">
            <w:pPr>
              <w:pStyle w:val="ChapterTitle"/>
              <w:spacing w:before="0" w:after="0"/>
              <w:rPr>
                <w:rFonts w:ascii="Cambria" w:hAnsi="Cambria"/>
                <w:sz w:val="22"/>
              </w:rPr>
            </w:pPr>
            <w:r w:rsidRPr="007B7CF2">
              <w:rPr>
                <w:rFonts w:ascii="Cambria" w:hAnsi="Cambria"/>
                <w:sz w:val="22"/>
              </w:rPr>
              <w:t>o szczególnych rozwiązaniach w zakresie przeciwdziałania wspieraniu agresji na Ukrainę</w:t>
            </w:r>
          </w:p>
          <w:p w14:paraId="1A705A81" w14:textId="77777777" w:rsidR="005E16B8" w:rsidRPr="007B7CF2" w:rsidRDefault="005E16B8" w:rsidP="007B7CF2">
            <w:pPr>
              <w:pStyle w:val="ChapterTitle"/>
              <w:spacing w:before="0" w:after="0"/>
              <w:rPr>
                <w:rFonts w:ascii="Cambria" w:hAnsi="Cambria"/>
                <w:sz w:val="22"/>
              </w:rPr>
            </w:pPr>
            <w:r w:rsidRPr="007B7CF2">
              <w:rPr>
                <w:rFonts w:ascii="Cambria" w:hAnsi="Cambria"/>
                <w:sz w:val="22"/>
              </w:rPr>
              <w:t>oraz służących ochronie bezpieczeństwa narodowego</w:t>
            </w:r>
          </w:p>
        </w:tc>
      </w:tr>
    </w:tbl>
    <w:p w14:paraId="508A530E" w14:textId="77777777" w:rsidR="005867A2" w:rsidRPr="007B7CF2" w:rsidRDefault="000E2418" w:rsidP="009C54D7">
      <w:pPr>
        <w:keepLines/>
        <w:autoSpaceDN/>
        <w:spacing w:after="0" w:line="240" w:lineRule="auto"/>
        <w:jc w:val="center"/>
        <w:textAlignment w:val="auto"/>
        <w:rPr>
          <w:rFonts w:ascii="Cambria" w:eastAsia="Times New Roman" w:hAnsi="Cambria"/>
          <w:i/>
          <w:lang w:eastAsia="ar-SA"/>
        </w:rPr>
      </w:pPr>
      <w:r w:rsidRPr="007B7CF2">
        <w:rPr>
          <w:rFonts w:ascii="Cambria" w:eastAsia="Times New Roman" w:hAnsi="Cambria"/>
          <w:i/>
          <w:lang w:eastAsia="ar-SA"/>
        </w:rPr>
        <w:t xml:space="preserve"> </w:t>
      </w:r>
      <w:r w:rsidR="005867A2" w:rsidRPr="007B7CF2">
        <w:rPr>
          <w:rFonts w:ascii="Cambria" w:eastAsia="Times New Roman" w:hAnsi="Cambria"/>
          <w:i/>
          <w:lang w:eastAsia="ar-SA"/>
        </w:rPr>
        <w:t xml:space="preserve"> </w:t>
      </w:r>
    </w:p>
    <w:p w14:paraId="0C8B5AC6" w14:textId="583C5413" w:rsidR="00FA0E5D" w:rsidRPr="007B7CF2" w:rsidRDefault="009C54D7" w:rsidP="009C52D8">
      <w:pPr>
        <w:keepLines/>
        <w:autoSpaceDN/>
        <w:spacing w:line="240" w:lineRule="auto"/>
        <w:jc w:val="center"/>
        <w:textAlignment w:val="auto"/>
        <w:rPr>
          <w:rFonts w:ascii="Cambria" w:eastAsia="Times New Roman" w:hAnsi="Cambria"/>
          <w:i/>
          <w:lang w:eastAsia="ar-SA"/>
        </w:rPr>
      </w:pPr>
      <w:r w:rsidRPr="007B7CF2">
        <w:rPr>
          <w:rFonts w:ascii="Cambria" w:eastAsia="Times New Roman" w:hAnsi="Cambria"/>
          <w:i/>
          <w:lang w:eastAsia="ar-SA"/>
        </w:rPr>
        <w:t>(Wypełnia Wykonawca lub Pełnomocnik w przypadku Konsorcjum</w:t>
      </w:r>
      <w:r w:rsidR="009C52D8" w:rsidRPr="007B7CF2">
        <w:rPr>
          <w:rFonts w:ascii="Cambria" w:eastAsia="Times New Roman" w:hAnsi="Cambria"/>
          <w:i/>
          <w:lang w:eastAsia="ar-SA"/>
        </w:rPr>
        <w:t xml:space="preserve"> </w:t>
      </w:r>
      <w:r w:rsidRPr="007B7CF2">
        <w:rPr>
          <w:rFonts w:ascii="Cambria" w:eastAsia="Times New Roman" w:hAnsi="Cambria"/>
          <w:i/>
          <w:lang w:eastAsia="ar-SA"/>
        </w:rPr>
        <w:t>albo upoważniona osoba przez Wykonawcę)</w:t>
      </w:r>
    </w:p>
    <w:p w14:paraId="59261DD8" w14:textId="77777777" w:rsidR="00356C0C" w:rsidRPr="007B7CF2" w:rsidRDefault="00356C0C" w:rsidP="00356C0C">
      <w:pPr>
        <w:spacing w:after="0"/>
        <w:rPr>
          <w:rFonts w:ascii="Cambria" w:hAnsi="Cambria"/>
          <w:vanish/>
        </w:rPr>
      </w:pPr>
      <w:bookmarkStart w:id="0" w:name="__RefHeading__66_381024118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4"/>
        <w:gridCol w:w="5474"/>
      </w:tblGrid>
      <w:tr w:rsidR="00062187" w:rsidRPr="007B7CF2" w14:paraId="2DB8D44B" w14:textId="77777777" w:rsidTr="005867A2">
        <w:tc>
          <w:tcPr>
            <w:tcW w:w="4644" w:type="dxa"/>
          </w:tcPr>
          <w:p w14:paraId="2653BEFD" w14:textId="77777777" w:rsidR="00062187" w:rsidRPr="007B7CF2" w:rsidRDefault="00766B8F" w:rsidP="00062187">
            <w:pPr>
              <w:suppressAutoHyphens w:val="0"/>
              <w:autoSpaceDN/>
              <w:spacing w:before="120" w:after="120" w:line="240" w:lineRule="auto"/>
              <w:jc w:val="both"/>
              <w:textAlignment w:val="auto"/>
              <w:rPr>
                <w:rFonts w:ascii="Cambria" w:hAnsi="Cambria"/>
                <w:b/>
                <w:lang w:eastAsia="en-GB"/>
              </w:rPr>
            </w:pPr>
            <w:r w:rsidRPr="007B7CF2">
              <w:rPr>
                <w:rFonts w:ascii="Cambria" w:hAnsi="Cambria"/>
                <w:b/>
                <w:lang w:eastAsia="en-GB"/>
              </w:rPr>
              <w:t>Dane Wykonawcy</w:t>
            </w:r>
          </w:p>
        </w:tc>
        <w:tc>
          <w:tcPr>
            <w:tcW w:w="5529" w:type="dxa"/>
          </w:tcPr>
          <w:p w14:paraId="75D2A961" w14:textId="77777777" w:rsidR="00062187" w:rsidRPr="007B7CF2" w:rsidRDefault="00062187" w:rsidP="00062187">
            <w:pPr>
              <w:suppressAutoHyphens w:val="0"/>
              <w:autoSpaceDN/>
              <w:spacing w:before="120" w:after="120" w:line="240" w:lineRule="auto"/>
              <w:jc w:val="both"/>
              <w:textAlignment w:val="auto"/>
              <w:rPr>
                <w:rFonts w:ascii="Cambria" w:hAnsi="Cambria"/>
                <w:b/>
                <w:lang w:eastAsia="en-GB"/>
              </w:rPr>
            </w:pPr>
          </w:p>
        </w:tc>
      </w:tr>
      <w:tr w:rsidR="00062187" w:rsidRPr="007B7CF2" w14:paraId="78317493" w14:textId="77777777" w:rsidTr="005867A2">
        <w:tc>
          <w:tcPr>
            <w:tcW w:w="4644" w:type="dxa"/>
          </w:tcPr>
          <w:p w14:paraId="26B50402" w14:textId="77777777" w:rsidR="00766B8F" w:rsidRPr="007B7CF2" w:rsidRDefault="00D95294" w:rsidP="00766B8F">
            <w:pPr>
              <w:suppressAutoHyphens w:val="0"/>
              <w:autoSpaceDN/>
              <w:spacing w:before="120" w:after="120" w:line="240" w:lineRule="auto"/>
              <w:ind w:left="850" w:hanging="850"/>
              <w:jc w:val="both"/>
              <w:textAlignment w:val="auto"/>
              <w:rPr>
                <w:rFonts w:ascii="Cambria" w:eastAsia="Times New Roman" w:hAnsi="Cambria"/>
                <w:lang w:eastAsia="ar-SA"/>
              </w:rPr>
            </w:pPr>
            <w:r w:rsidRPr="007B7CF2">
              <w:rPr>
                <w:rFonts w:ascii="Cambria" w:hAnsi="Cambria"/>
                <w:lang w:eastAsia="en-GB"/>
              </w:rPr>
              <w:t xml:space="preserve">Nazwa </w:t>
            </w:r>
            <w:r w:rsidRPr="007B7CF2">
              <w:rPr>
                <w:rFonts w:ascii="Cambria" w:eastAsia="Times New Roman" w:hAnsi="Cambria"/>
                <w:lang w:eastAsia="ar-SA"/>
              </w:rPr>
              <w:t>i adres Wykonawcy</w:t>
            </w:r>
          </w:p>
          <w:p w14:paraId="09679480" w14:textId="77777777" w:rsidR="00E6425A" w:rsidRPr="007B7CF2" w:rsidRDefault="00E6425A" w:rsidP="00766B8F">
            <w:pPr>
              <w:suppressAutoHyphens w:val="0"/>
              <w:autoSpaceDN/>
              <w:spacing w:before="120" w:after="120" w:line="240" w:lineRule="auto"/>
              <w:ind w:left="850" w:hanging="850"/>
              <w:jc w:val="both"/>
              <w:textAlignment w:val="auto"/>
              <w:rPr>
                <w:rFonts w:ascii="Cambria" w:eastAsia="Times New Roman" w:hAnsi="Cambria"/>
                <w:lang w:eastAsia="ar-SA"/>
              </w:rPr>
            </w:pPr>
            <w:r w:rsidRPr="007B7CF2">
              <w:rPr>
                <w:rFonts w:ascii="Cambria" w:eastAsia="Times New Roman" w:hAnsi="Cambria"/>
                <w:i/>
                <w:lang w:eastAsia="ar-SA"/>
              </w:rPr>
              <w:t>(Pełnomocnika w przypadku Konsorcjum)</w:t>
            </w:r>
          </w:p>
        </w:tc>
        <w:tc>
          <w:tcPr>
            <w:tcW w:w="5529" w:type="dxa"/>
          </w:tcPr>
          <w:p w14:paraId="65B8A8D2" w14:textId="65168E81" w:rsidR="00062187" w:rsidRPr="007B7CF2" w:rsidRDefault="00495F2B" w:rsidP="00495F2B">
            <w:pPr>
              <w:tabs>
                <w:tab w:val="right" w:pos="4428"/>
              </w:tabs>
              <w:suppressAutoHyphens w:val="0"/>
              <w:autoSpaceDN/>
              <w:spacing w:before="120" w:after="120" w:line="240" w:lineRule="auto"/>
              <w:jc w:val="both"/>
              <w:textAlignment w:val="auto"/>
              <w:rPr>
                <w:rFonts w:ascii="Cambria" w:hAnsi="Cambria"/>
                <w:lang w:eastAsia="en-GB"/>
              </w:rPr>
            </w:pPr>
            <w:r w:rsidRPr="007B7CF2">
              <w:rPr>
                <w:rFonts w:ascii="Cambria" w:hAnsi="Cambria"/>
                <w:lang w:eastAsia="en-GB"/>
              </w:rPr>
              <w:tab/>
            </w:r>
          </w:p>
        </w:tc>
      </w:tr>
      <w:tr w:rsidR="00062187" w:rsidRPr="007B7CF2" w14:paraId="1A918DCA" w14:textId="77777777" w:rsidTr="005867A2">
        <w:tc>
          <w:tcPr>
            <w:tcW w:w="4644" w:type="dxa"/>
            <w:tcBorders>
              <w:bottom w:val="single" w:sz="4" w:space="0" w:color="auto"/>
            </w:tcBorders>
          </w:tcPr>
          <w:p w14:paraId="1C522803" w14:textId="77777777" w:rsidR="00E6425A" w:rsidRPr="007B7CF2" w:rsidRDefault="00E6425A" w:rsidP="00062187">
            <w:pPr>
              <w:suppressAutoHyphens w:val="0"/>
              <w:autoSpaceDN/>
              <w:spacing w:before="120" w:after="120" w:line="240" w:lineRule="auto"/>
              <w:jc w:val="both"/>
              <w:textAlignment w:val="auto"/>
              <w:rPr>
                <w:rFonts w:ascii="Cambria" w:hAnsi="Cambria"/>
                <w:lang w:eastAsia="en-GB"/>
              </w:rPr>
            </w:pPr>
            <w:r w:rsidRPr="007B7CF2">
              <w:rPr>
                <w:rFonts w:ascii="Cambria" w:hAnsi="Cambria"/>
                <w:lang w:eastAsia="en-GB"/>
              </w:rPr>
              <w:t xml:space="preserve">Nazwa i adres Partnera/-ów </w:t>
            </w:r>
          </w:p>
          <w:p w14:paraId="16D5B144" w14:textId="77777777" w:rsidR="00062187" w:rsidRPr="007B7CF2" w:rsidRDefault="00E6425A" w:rsidP="00062187">
            <w:pPr>
              <w:suppressAutoHyphens w:val="0"/>
              <w:autoSpaceDN/>
              <w:spacing w:before="120" w:after="120" w:line="240" w:lineRule="auto"/>
              <w:jc w:val="both"/>
              <w:textAlignment w:val="auto"/>
              <w:rPr>
                <w:rFonts w:ascii="Cambria" w:hAnsi="Cambria"/>
                <w:i/>
                <w:lang w:eastAsia="en-GB"/>
              </w:rPr>
            </w:pPr>
            <w:r w:rsidRPr="007B7CF2">
              <w:rPr>
                <w:rFonts w:ascii="Cambria" w:hAnsi="Cambria"/>
                <w:i/>
                <w:lang w:eastAsia="en-GB"/>
              </w:rPr>
              <w:t>(w przypadku Konsorcjum)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14:paraId="1EFE3DB2" w14:textId="2D65E8F8" w:rsidR="00062187" w:rsidRPr="007B7CF2" w:rsidRDefault="00062187" w:rsidP="00062187">
            <w:pPr>
              <w:suppressAutoHyphens w:val="0"/>
              <w:autoSpaceDN/>
              <w:spacing w:before="120" w:after="120" w:line="240" w:lineRule="auto"/>
              <w:jc w:val="both"/>
              <w:textAlignment w:val="auto"/>
              <w:rPr>
                <w:rFonts w:ascii="Cambria" w:hAnsi="Cambria"/>
                <w:lang w:eastAsia="en-GB"/>
              </w:rPr>
            </w:pPr>
          </w:p>
        </w:tc>
      </w:tr>
      <w:tr w:rsidR="009C54D7" w:rsidRPr="007B7CF2" w14:paraId="135075E1" w14:textId="77777777" w:rsidTr="005867A2">
        <w:trPr>
          <w:trHeight w:val="1220"/>
        </w:trPr>
        <w:tc>
          <w:tcPr>
            <w:tcW w:w="10173" w:type="dxa"/>
            <w:gridSpan w:val="2"/>
            <w:shd w:val="clear" w:color="auto" w:fill="F2F2F2"/>
          </w:tcPr>
          <w:p w14:paraId="5CF933BB" w14:textId="14B4B042" w:rsidR="00800A91" w:rsidRPr="007B7CF2" w:rsidRDefault="0055247C" w:rsidP="00802189">
            <w:pPr>
              <w:keepLines/>
              <w:suppressAutoHyphens w:val="0"/>
              <w:autoSpaceDN/>
              <w:spacing w:after="0"/>
              <w:jc w:val="center"/>
              <w:textAlignment w:val="auto"/>
              <w:rPr>
                <w:rFonts w:ascii="Cambria" w:hAnsi="Cambria"/>
                <w:color w:val="000000"/>
              </w:rPr>
            </w:pPr>
            <w:r w:rsidRPr="007B7CF2">
              <w:rPr>
                <w:rFonts w:ascii="Cambria" w:hAnsi="Cambria"/>
                <w:lang w:eastAsia="en-GB"/>
              </w:rPr>
              <w:t xml:space="preserve">Dotyczy </w:t>
            </w:r>
            <w:r w:rsidR="00B418E8" w:rsidRPr="007B7CF2">
              <w:rPr>
                <w:rFonts w:ascii="Cambria" w:eastAsia="Times New Roman" w:hAnsi="Cambria"/>
                <w:lang w:eastAsia="ar-SA"/>
              </w:rPr>
              <w:t xml:space="preserve">zamówienia prowadzonego </w:t>
            </w:r>
            <w:r w:rsidR="00CE66C1" w:rsidRPr="007B7CF2">
              <w:rPr>
                <w:rFonts w:ascii="Cambria" w:hAnsi="Cambria"/>
                <w:color w:val="000000"/>
              </w:rPr>
              <w:t>w formie zapytania ofertowego o wartości szacunkowej nieprzekraczającej równowartości 1</w:t>
            </w:r>
            <w:r w:rsidR="00495DC1">
              <w:rPr>
                <w:rFonts w:ascii="Cambria" w:hAnsi="Cambria"/>
                <w:color w:val="000000"/>
              </w:rPr>
              <w:t>7</w:t>
            </w:r>
            <w:r w:rsidR="00CE66C1" w:rsidRPr="007B7CF2">
              <w:rPr>
                <w:rFonts w:ascii="Cambria" w:hAnsi="Cambria"/>
                <w:color w:val="000000"/>
              </w:rPr>
              <w:t>0 000 złotych.</w:t>
            </w:r>
          </w:p>
          <w:p w14:paraId="5F42735C" w14:textId="0EDFC28B" w:rsidR="00B3203E" w:rsidRPr="007B7CF2" w:rsidRDefault="009C52D8" w:rsidP="00BC0E8E">
            <w:pPr>
              <w:keepLines/>
              <w:suppressAutoHyphens w:val="0"/>
              <w:autoSpaceDN/>
              <w:spacing w:after="0"/>
              <w:jc w:val="center"/>
              <w:textAlignment w:val="auto"/>
              <w:rPr>
                <w:rFonts w:ascii="Cambria" w:hAnsi="Cambria"/>
                <w:b/>
              </w:rPr>
            </w:pPr>
            <w:r w:rsidRPr="007B7CF2">
              <w:rPr>
                <w:rFonts w:ascii="Cambria" w:hAnsi="Cambria" w:cstheme="minorHAnsi"/>
                <w:b/>
                <w:bCs/>
              </w:rPr>
              <w:t>„</w:t>
            </w:r>
            <w:r w:rsidR="0009637F">
              <w:rPr>
                <w:rFonts w:ascii="Cambria" w:hAnsi="Cambria"/>
                <w:b/>
              </w:rPr>
              <w:t>Ś</w:t>
            </w:r>
            <w:r w:rsidR="0009637F" w:rsidRPr="00F11F44">
              <w:rPr>
                <w:rFonts w:ascii="Cambria" w:hAnsi="Cambria"/>
                <w:b/>
              </w:rPr>
              <w:t>wiadczenie usług telekomunikacyjnych</w:t>
            </w:r>
            <w:r w:rsidR="0009637F">
              <w:rPr>
                <w:rFonts w:ascii="Cambria" w:hAnsi="Cambria"/>
                <w:b/>
              </w:rPr>
              <w:t xml:space="preserve"> na potrzeby SK MSWIA z W-MCO </w:t>
            </w:r>
            <w:r w:rsidR="0009637F">
              <w:rPr>
                <w:rFonts w:ascii="Cambria" w:hAnsi="Cambria"/>
                <w:b/>
              </w:rPr>
              <w:br/>
              <w:t>w Olsztynie</w:t>
            </w:r>
            <w:r w:rsidR="0009637F">
              <w:rPr>
                <w:rFonts w:ascii="Cambria" w:hAnsi="Cambria"/>
                <w:b/>
              </w:rPr>
              <w:t>”</w:t>
            </w:r>
          </w:p>
        </w:tc>
      </w:tr>
      <w:tr w:rsidR="00E018A9" w:rsidRPr="00A20451" w14:paraId="42313656" w14:textId="77777777" w:rsidTr="005867A2">
        <w:tc>
          <w:tcPr>
            <w:tcW w:w="10173" w:type="dxa"/>
            <w:gridSpan w:val="2"/>
          </w:tcPr>
          <w:p w14:paraId="10C6E9F8" w14:textId="77777777" w:rsidR="00EB13A5" w:rsidRPr="007B7CF2" w:rsidRDefault="001A6FC6" w:rsidP="007B7CF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mbria" w:hAnsi="Cambria"/>
                <w:b/>
                <w:lang w:eastAsia="en-GB"/>
              </w:rPr>
            </w:pPr>
            <w:r w:rsidRPr="007B7CF2">
              <w:rPr>
                <w:rFonts w:ascii="Cambria" w:hAnsi="Cambria"/>
                <w:b/>
                <w:lang w:eastAsia="en-GB"/>
              </w:rPr>
              <w:t>Oświadczenie Wykonawcy</w:t>
            </w:r>
          </w:p>
          <w:p w14:paraId="3A0A8F88" w14:textId="77777777" w:rsidR="00E018A9" w:rsidRPr="00A20451" w:rsidRDefault="001A6FC6" w:rsidP="007B7CF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lang w:eastAsia="en-GB"/>
              </w:rPr>
            </w:pPr>
            <w:r w:rsidRPr="007B7CF2">
              <w:rPr>
                <w:rFonts w:ascii="Cambria" w:hAnsi="Cambria"/>
                <w:b/>
                <w:lang w:eastAsia="en-GB"/>
              </w:rPr>
              <w:t>dotyczące przesłanek wykluczenia z postępowania</w:t>
            </w:r>
            <w:r w:rsidRPr="00A20451">
              <w:rPr>
                <w:rFonts w:ascii="Times New Roman" w:hAnsi="Times New Roman"/>
                <w:b/>
                <w:lang w:eastAsia="en-GB"/>
              </w:rPr>
              <w:t xml:space="preserve"> </w:t>
            </w:r>
          </w:p>
        </w:tc>
      </w:tr>
      <w:tr w:rsidR="0088005D" w:rsidRPr="00A20451" w14:paraId="0F5424DB" w14:textId="77777777" w:rsidTr="005867A2">
        <w:tc>
          <w:tcPr>
            <w:tcW w:w="10173" w:type="dxa"/>
            <w:gridSpan w:val="2"/>
          </w:tcPr>
          <w:p w14:paraId="74FE6A97" w14:textId="77777777" w:rsidR="0088005D" w:rsidRPr="007B7CF2" w:rsidRDefault="0088005D" w:rsidP="00CE66C1">
            <w:pPr>
              <w:autoSpaceDN/>
              <w:spacing w:after="0"/>
              <w:textAlignment w:val="auto"/>
              <w:rPr>
                <w:rFonts w:ascii="Cambria" w:hAnsi="Cambria"/>
              </w:rPr>
            </w:pPr>
            <w:r w:rsidRPr="007B7CF2">
              <w:rPr>
                <w:rFonts w:ascii="Cambria" w:hAnsi="Cambria"/>
              </w:rPr>
              <w:t>Oświadczam, że:</w:t>
            </w:r>
          </w:p>
          <w:p w14:paraId="5F4C0B87" w14:textId="77777777" w:rsidR="00EE7555" w:rsidRPr="007B7CF2" w:rsidRDefault="0088005D" w:rsidP="00CE66C1">
            <w:pPr>
              <w:autoSpaceDN/>
              <w:spacing w:after="0"/>
              <w:jc w:val="both"/>
              <w:textAlignment w:val="auto"/>
              <w:rPr>
                <w:rFonts w:ascii="Cambria" w:hAnsi="Cambria"/>
                <w:color w:val="000000"/>
                <w:lang w:eastAsia="pl-PL"/>
              </w:rPr>
            </w:pPr>
            <w:r w:rsidRPr="007B7CF2">
              <w:rPr>
                <w:rFonts w:ascii="Cambria" w:hAnsi="Cambria"/>
              </w:rPr>
              <w:t xml:space="preserve">nie podlegam wykluczeniu z postępowania na podstawie </w:t>
            </w:r>
            <w:r w:rsidRPr="007B7CF2">
              <w:rPr>
                <w:rFonts w:ascii="Cambria" w:hAnsi="Cambria"/>
                <w:color w:val="000000"/>
                <w:lang w:eastAsia="pl-PL"/>
              </w:rPr>
              <w:t xml:space="preserve">art. </w:t>
            </w:r>
            <w:r w:rsidR="00EE7555" w:rsidRPr="007B7CF2">
              <w:rPr>
                <w:rFonts w:ascii="Cambria" w:hAnsi="Cambria"/>
                <w:color w:val="000000"/>
                <w:lang w:eastAsia="pl-PL"/>
              </w:rPr>
              <w:t>7</w:t>
            </w:r>
            <w:r w:rsidRPr="007B7CF2">
              <w:rPr>
                <w:rFonts w:ascii="Cambria" w:hAnsi="Cambria"/>
                <w:color w:val="000000"/>
                <w:lang w:eastAsia="pl-PL"/>
              </w:rPr>
              <w:t xml:space="preserve"> ust. 1 ustawy </w:t>
            </w:r>
            <w:r w:rsidR="00EE7555" w:rsidRPr="007B7CF2">
              <w:rPr>
                <w:rFonts w:ascii="Cambria" w:hAnsi="Cambria"/>
                <w:color w:val="000000"/>
                <w:lang w:eastAsia="pl-PL"/>
              </w:rPr>
              <w:t>z dnia 13 kwietnia 2022 r.</w:t>
            </w:r>
          </w:p>
          <w:p w14:paraId="036330CF" w14:textId="77777777" w:rsidR="0088005D" w:rsidRPr="007B7CF2" w:rsidRDefault="00EE7555" w:rsidP="00CE66C1">
            <w:pPr>
              <w:autoSpaceDN/>
              <w:spacing w:after="0"/>
              <w:jc w:val="both"/>
              <w:textAlignment w:val="auto"/>
              <w:rPr>
                <w:rFonts w:ascii="Cambria" w:hAnsi="Cambria"/>
                <w:color w:val="000000"/>
                <w:lang w:eastAsia="pl-PL"/>
              </w:rPr>
            </w:pPr>
            <w:r w:rsidRPr="007B7CF2">
              <w:rPr>
                <w:rFonts w:ascii="Cambria" w:hAnsi="Cambria"/>
                <w:color w:val="000000"/>
                <w:lang w:eastAsia="pl-PL"/>
              </w:rPr>
              <w:t>o szczególnych rozwiązaniach w zakresie przeciwdziałani</w:t>
            </w:r>
            <w:r w:rsidR="005E16B8" w:rsidRPr="007B7CF2">
              <w:rPr>
                <w:rFonts w:ascii="Cambria" w:hAnsi="Cambria"/>
                <w:color w:val="000000"/>
                <w:lang w:eastAsia="pl-PL"/>
              </w:rPr>
              <w:t xml:space="preserve">a wspieraniu agresji na Ukrainę </w:t>
            </w:r>
            <w:r w:rsidRPr="007B7CF2">
              <w:rPr>
                <w:rFonts w:ascii="Cambria" w:hAnsi="Cambria"/>
                <w:color w:val="000000"/>
                <w:lang w:eastAsia="pl-PL"/>
              </w:rPr>
              <w:t>oraz służących ochronie bezpieczeństwa narodowego</w:t>
            </w:r>
          </w:p>
        </w:tc>
      </w:tr>
      <w:tr w:rsidR="008F72D5" w:rsidRPr="00A20451" w14:paraId="5CFC34A3" w14:textId="77777777" w:rsidTr="005867A2">
        <w:trPr>
          <w:trHeight w:val="1232"/>
        </w:trPr>
        <w:tc>
          <w:tcPr>
            <w:tcW w:w="10173" w:type="dxa"/>
            <w:gridSpan w:val="2"/>
            <w:tcBorders>
              <w:bottom w:val="single" w:sz="4" w:space="0" w:color="auto"/>
            </w:tcBorders>
          </w:tcPr>
          <w:p w14:paraId="2A16AD1E" w14:textId="77777777" w:rsidR="006F770C" w:rsidRPr="007B7CF2" w:rsidRDefault="006F770C" w:rsidP="00CE66C1">
            <w:pPr>
              <w:suppressAutoHyphens w:val="0"/>
              <w:autoSpaceDE w:val="0"/>
              <w:adjustRightInd w:val="0"/>
              <w:spacing w:after="0"/>
              <w:textAlignment w:val="auto"/>
              <w:rPr>
                <w:rFonts w:ascii="Cambria" w:hAnsi="Cambria"/>
                <w:color w:val="000000"/>
                <w:lang w:eastAsia="pl-PL"/>
              </w:rPr>
            </w:pPr>
            <w:r w:rsidRPr="007B7CF2">
              <w:rPr>
                <w:rFonts w:ascii="Cambria" w:hAnsi="Cambria"/>
                <w:b/>
                <w:bCs/>
                <w:color w:val="000000"/>
                <w:lang w:eastAsia="pl-PL"/>
              </w:rPr>
              <w:t>OŚWIADCZENIE DOTYCZĄCE PODANYCH INFORMACJI:</w:t>
            </w:r>
          </w:p>
          <w:p w14:paraId="42FC1D48" w14:textId="4A896A06" w:rsidR="006F770C" w:rsidRPr="007B7CF2" w:rsidRDefault="006F770C" w:rsidP="00CE66C1">
            <w:pPr>
              <w:suppressAutoHyphens w:val="0"/>
              <w:autoSpaceDE w:val="0"/>
              <w:adjustRightInd w:val="0"/>
              <w:spacing w:after="0"/>
              <w:jc w:val="both"/>
              <w:textAlignment w:val="auto"/>
              <w:rPr>
                <w:rFonts w:ascii="Cambria" w:hAnsi="Cambria"/>
                <w:color w:val="000000"/>
                <w:lang w:eastAsia="pl-PL"/>
              </w:rPr>
            </w:pPr>
            <w:r w:rsidRPr="007B7CF2">
              <w:rPr>
                <w:rFonts w:ascii="Cambria" w:hAnsi="Cambria"/>
                <w:color w:val="000000"/>
                <w:lang w:eastAsia="pl-PL"/>
              </w:rPr>
              <w:t>Oświadczam, że wszystkie informacje podane w powyższych oświadczeniach są aktualne i zgodne</w:t>
            </w:r>
            <w:r w:rsidR="00314ACA">
              <w:rPr>
                <w:rFonts w:ascii="Cambria" w:hAnsi="Cambria"/>
                <w:color w:val="000000"/>
                <w:lang w:eastAsia="pl-PL"/>
              </w:rPr>
              <w:t xml:space="preserve"> </w:t>
            </w:r>
            <w:r w:rsidRPr="007B7CF2">
              <w:rPr>
                <w:rFonts w:ascii="Cambria" w:hAnsi="Cambria"/>
                <w:color w:val="000000"/>
                <w:lang w:eastAsia="pl-PL"/>
              </w:rPr>
              <w:t xml:space="preserve"> </w:t>
            </w:r>
            <w:r w:rsidR="00314ACA">
              <w:rPr>
                <w:rFonts w:ascii="Cambria" w:hAnsi="Cambria"/>
                <w:color w:val="000000"/>
                <w:lang w:eastAsia="pl-PL"/>
              </w:rPr>
              <w:t xml:space="preserve">               </w:t>
            </w:r>
            <w:r w:rsidRPr="007B7CF2">
              <w:rPr>
                <w:rFonts w:ascii="Cambria" w:hAnsi="Cambria"/>
                <w:color w:val="000000"/>
                <w:lang w:eastAsia="pl-PL"/>
              </w:rPr>
              <w:t>z prawdą oraz zostały przedstawione z pełną świadomością konsekwencji wprowadzenia Zamawiającego w błąd przy przedstawianiu informacji.</w:t>
            </w:r>
          </w:p>
        </w:tc>
      </w:tr>
      <w:tr w:rsidR="002F059A" w:rsidRPr="00A20451" w14:paraId="025B54F1" w14:textId="77777777" w:rsidTr="005867A2">
        <w:tc>
          <w:tcPr>
            <w:tcW w:w="10173" w:type="dxa"/>
            <w:gridSpan w:val="2"/>
            <w:shd w:val="clear" w:color="auto" w:fill="F2F2F2"/>
          </w:tcPr>
          <w:p w14:paraId="527C371E" w14:textId="77777777" w:rsidR="002F059A" w:rsidRPr="007B7CF2" w:rsidRDefault="002F059A" w:rsidP="002A02D4">
            <w:pPr>
              <w:suppressAutoHyphens w:val="0"/>
              <w:autoSpaceDN/>
              <w:spacing w:before="120" w:after="120" w:line="240" w:lineRule="auto"/>
              <w:jc w:val="center"/>
              <w:textAlignment w:val="auto"/>
              <w:rPr>
                <w:rFonts w:ascii="Cambria" w:hAnsi="Cambria"/>
                <w:b/>
                <w:lang w:eastAsia="en-GB"/>
              </w:rPr>
            </w:pPr>
            <w:r w:rsidRPr="007B7CF2">
              <w:rPr>
                <w:rFonts w:ascii="Cambria" w:hAnsi="Cambria"/>
                <w:b/>
                <w:lang w:eastAsia="en-GB"/>
              </w:rPr>
              <w:t>Oświadczenie dotyczące podanych informacji</w:t>
            </w:r>
          </w:p>
        </w:tc>
      </w:tr>
      <w:tr w:rsidR="002F059A" w:rsidRPr="00A20451" w14:paraId="285B1803" w14:textId="77777777" w:rsidTr="005867A2">
        <w:tc>
          <w:tcPr>
            <w:tcW w:w="10173" w:type="dxa"/>
            <w:gridSpan w:val="2"/>
          </w:tcPr>
          <w:p w14:paraId="04D64944" w14:textId="77777777" w:rsidR="002F059A" w:rsidRPr="00A20451" w:rsidRDefault="002F059A" w:rsidP="002A02D4">
            <w:pPr>
              <w:suppressAutoHyphens w:val="0"/>
              <w:autoSpaceDN/>
              <w:spacing w:after="0" w:line="360" w:lineRule="auto"/>
              <w:contextualSpacing/>
              <w:jc w:val="both"/>
              <w:textAlignment w:val="auto"/>
              <w:rPr>
                <w:rFonts w:ascii="Times New Roman" w:hAnsi="Times New Roman"/>
              </w:rPr>
            </w:pPr>
          </w:p>
          <w:p w14:paraId="2BC57386" w14:textId="64CEDBA3" w:rsidR="002F059A" w:rsidRPr="007B7CF2" w:rsidRDefault="002F059A" w:rsidP="00CE66C1">
            <w:pPr>
              <w:suppressAutoHyphens w:val="0"/>
              <w:autoSpaceDN/>
              <w:spacing w:after="0"/>
              <w:contextualSpacing/>
              <w:jc w:val="both"/>
              <w:textAlignment w:val="auto"/>
              <w:rPr>
                <w:rFonts w:ascii="Cambria" w:hAnsi="Cambria"/>
              </w:rPr>
            </w:pPr>
            <w:r w:rsidRPr="007B7CF2">
              <w:rPr>
                <w:rFonts w:ascii="Cambria" w:hAnsi="Cambria"/>
              </w:rPr>
              <w:t xml:space="preserve">Oświadczam, świadom odpowiedzialności karnej z art. 297 </w:t>
            </w:r>
            <w:r w:rsidR="005867A2" w:rsidRPr="007B7CF2">
              <w:rPr>
                <w:rFonts w:ascii="Cambria" w:hAnsi="Cambria"/>
              </w:rPr>
              <w:t xml:space="preserve">ustawy </w:t>
            </w:r>
            <w:r w:rsidRPr="007B7CF2">
              <w:rPr>
                <w:rFonts w:ascii="Cambria" w:hAnsi="Cambria"/>
              </w:rPr>
              <w:t>z dnia 6 czerwca 1997</w:t>
            </w:r>
            <w:r w:rsidR="005867A2" w:rsidRPr="007B7CF2">
              <w:rPr>
                <w:rFonts w:ascii="Cambria" w:hAnsi="Cambria"/>
              </w:rPr>
              <w:t xml:space="preserve"> </w:t>
            </w:r>
            <w:r w:rsidRPr="007B7CF2">
              <w:rPr>
                <w:rFonts w:ascii="Cambria" w:hAnsi="Cambria"/>
              </w:rPr>
              <w:t xml:space="preserve">r. </w:t>
            </w:r>
            <w:r w:rsidR="005867A2" w:rsidRPr="007B7CF2">
              <w:rPr>
                <w:rFonts w:ascii="Cambria" w:hAnsi="Cambria"/>
              </w:rPr>
              <w:t xml:space="preserve">Kodeks karny            </w:t>
            </w:r>
            <w:proofErr w:type="gramStart"/>
            <w:r w:rsidR="005867A2" w:rsidRPr="007B7CF2">
              <w:rPr>
                <w:rFonts w:ascii="Cambria" w:hAnsi="Cambria"/>
              </w:rPr>
              <w:t xml:space="preserve">   </w:t>
            </w:r>
            <w:r w:rsidRPr="007B7CF2">
              <w:rPr>
                <w:rFonts w:ascii="Cambria" w:hAnsi="Cambria"/>
              </w:rPr>
              <w:t>(</w:t>
            </w:r>
            <w:proofErr w:type="spellStart"/>
            <w:proofErr w:type="gramEnd"/>
            <w:r w:rsidR="00EC34DB" w:rsidRPr="007B7CF2">
              <w:rPr>
                <w:rFonts w:ascii="Cambria" w:hAnsi="Cambria"/>
              </w:rPr>
              <w:t>t.j</w:t>
            </w:r>
            <w:proofErr w:type="spellEnd"/>
            <w:r w:rsidR="00EC34DB" w:rsidRPr="007B7CF2">
              <w:rPr>
                <w:rFonts w:ascii="Cambria" w:hAnsi="Cambria"/>
              </w:rPr>
              <w:t xml:space="preserve">. </w:t>
            </w:r>
            <w:r w:rsidR="009F03F9" w:rsidRPr="007B7CF2">
              <w:rPr>
                <w:rFonts w:ascii="Cambria" w:hAnsi="Cambria"/>
              </w:rPr>
              <w:t>Dz. U. z 202</w:t>
            </w:r>
            <w:r w:rsidR="005867A2" w:rsidRPr="007B7CF2">
              <w:rPr>
                <w:rFonts w:ascii="Cambria" w:hAnsi="Cambria"/>
              </w:rPr>
              <w:t xml:space="preserve">5 </w:t>
            </w:r>
            <w:r w:rsidR="009F03F9" w:rsidRPr="007B7CF2">
              <w:rPr>
                <w:rFonts w:ascii="Cambria" w:hAnsi="Cambria"/>
              </w:rPr>
              <w:t>r. poz.</w:t>
            </w:r>
            <w:r w:rsidR="00EC34DB" w:rsidRPr="007B7CF2">
              <w:rPr>
                <w:rFonts w:ascii="Cambria" w:hAnsi="Cambria"/>
              </w:rPr>
              <w:t xml:space="preserve"> </w:t>
            </w:r>
            <w:r w:rsidR="005867A2" w:rsidRPr="007B7CF2">
              <w:rPr>
                <w:rFonts w:ascii="Cambria" w:hAnsi="Cambria"/>
              </w:rPr>
              <w:t>383</w:t>
            </w:r>
            <w:r w:rsidRPr="007B7CF2">
              <w:rPr>
                <w:rFonts w:ascii="Cambria" w:hAnsi="Cambria"/>
              </w:rPr>
              <w:t xml:space="preserve">), że wszystkie informacje podane w powyższych oświadczeniach są aktualne </w:t>
            </w:r>
            <w:r w:rsidR="005867A2" w:rsidRPr="007B7CF2">
              <w:rPr>
                <w:rFonts w:ascii="Cambria" w:hAnsi="Cambria"/>
              </w:rPr>
              <w:t xml:space="preserve">       </w:t>
            </w:r>
            <w:r w:rsidR="00FE4474" w:rsidRPr="007B7CF2">
              <w:rPr>
                <w:rFonts w:ascii="Cambria" w:hAnsi="Cambria"/>
              </w:rPr>
              <w:t xml:space="preserve"> </w:t>
            </w:r>
            <w:r w:rsidR="005867A2" w:rsidRPr="007B7CF2">
              <w:rPr>
                <w:rFonts w:ascii="Cambria" w:hAnsi="Cambria"/>
              </w:rPr>
              <w:t xml:space="preserve"> </w:t>
            </w:r>
            <w:r w:rsidRPr="007B7CF2">
              <w:rPr>
                <w:rFonts w:ascii="Cambria" w:hAnsi="Cambria"/>
              </w:rPr>
              <w:t xml:space="preserve">i zgodne z prawdą oraz zostały przedstawione z pełną świadomością konsekwencji </w:t>
            </w:r>
            <w:r w:rsidR="001A0505" w:rsidRPr="007B7CF2">
              <w:rPr>
                <w:rFonts w:ascii="Cambria" w:hAnsi="Cambria"/>
              </w:rPr>
              <w:t xml:space="preserve">poważnego </w:t>
            </w:r>
            <w:r w:rsidRPr="007B7CF2">
              <w:rPr>
                <w:rFonts w:ascii="Cambria" w:hAnsi="Cambria"/>
              </w:rPr>
              <w:t>wprowadzenia Zamawiającego w błąd</w:t>
            </w:r>
            <w:r w:rsidR="001A0505" w:rsidRPr="007B7CF2">
              <w:rPr>
                <w:rFonts w:ascii="Cambria" w:hAnsi="Cambria"/>
              </w:rPr>
              <w:t>.</w:t>
            </w:r>
            <w:r w:rsidRPr="007B7CF2">
              <w:rPr>
                <w:rFonts w:ascii="Cambria" w:hAnsi="Cambria"/>
              </w:rPr>
              <w:t xml:space="preserve"> </w:t>
            </w:r>
          </w:p>
          <w:p w14:paraId="50EDA087" w14:textId="77777777" w:rsidR="00262ECA" w:rsidRPr="007B7CF2" w:rsidRDefault="00262ECA" w:rsidP="002A02D4">
            <w:pPr>
              <w:suppressAutoHyphens w:val="0"/>
              <w:autoSpaceDN/>
              <w:spacing w:after="0" w:line="360" w:lineRule="auto"/>
              <w:contextualSpacing/>
              <w:jc w:val="center"/>
              <w:textAlignment w:val="auto"/>
              <w:rPr>
                <w:rFonts w:ascii="Cambria" w:hAnsi="Cambria"/>
              </w:rPr>
            </w:pPr>
          </w:p>
          <w:p w14:paraId="4734493A" w14:textId="3EE74CD9" w:rsidR="0003764D" w:rsidRPr="007B7CF2" w:rsidRDefault="0003764D" w:rsidP="0003764D">
            <w:pPr>
              <w:suppressAutoHyphens w:val="0"/>
              <w:autoSpaceDN/>
              <w:spacing w:after="0" w:line="360" w:lineRule="auto"/>
              <w:contextualSpacing/>
              <w:textAlignment w:val="auto"/>
              <w:rPr>
                <w:rFonts w:ascii="Cambria" w:hAnsi="Cambria"/>
              </w:rPr>
            </w:pPr>
            <w:r w:rsidRPr="007B7CF2">
              <w:rPr>
                <w:rFonts w:ascii="Cambria" w:hAnsi="Cambria"/>
              </w:rPr>
              <w:t>……………</w:t>
            </w:r>
            <w:proofErr w:type="gramStart"/>
            <w:r w:rsidRPr="007B7CF2">
              <w:rPr>
                <w:rFonts w:ascii="Cambria" w:hAnsi="Cambria"/>
              </w:rPr>
              <w:t>…….</w:t>
            </w:r>
            <w:proofErr w:type="gramEnd"/>
            <w:r w:rsidRPr="007B7CF2">
              <w:rPr>
                <w:rFonts w:ascii="Cambria" w:hAnsi="Cambria"/>
              </w:rPr>
              <w:t>…., dnia …………</w:t>
            </w:r>
            <w:r w:rsidRPr="007B7CF2">
              <w:rPr>
                <w:rFonts w:ascii="Cambria" w:hAnsi="Cambria"/>
              </w:rPr>
              <w:tab/>
            </w:r>
            <w:r w:rsidRPr="007B7CF2">
              <w:rPr>
                <w:rFonts w:ascii="Cambria" w:hAnsi="Cambria"/>
              </w:rPr>
              <w:tab/>
            </w:r>
            <w:r w:rsidR="009C52D8" w:rsidRPr="007B7CF2">
              <w:rPr>
                <w:rFonts w:ascii="Cambria" w:hAnsi="Cambria"/>
              </w:rPr>
              <w:t xml:space="preserve">           </w:t>
            </w:r>
            <w:r w:rsidR="00314ACA">
              <w:rPr>
                <w:rFonts w:ascii="Cambria" w:hAnsi="Cambria"/>
              </w:rPr>
              <w:t xml:space="preserve">                          </w:t>
            </w:r>
            <w:r w:rsidR="009C52D8" w:rsidRPr="007B7CF2">
              <w:rPr>
                <w:rFonts w:ascii="Cambria" w:hAnsi="Cambria"/>
              </w:rPr>
              <w:t xml:space="preserve">    </w:t>
            </w:r>
            <w:r w:rsidRPr="007B7CF2">
              <w:rPr>
                <w:rFonts w:ascii="Cambria" w:hAnsi="Cambria"/>
              </w:rPr>
              <w:t>………...................................................................</w:t>
            </w:r>
          </w:p>
          <w:p w14:paraId="3BEA00B3" w14:textId="2E974D9D" w:rsidR="00800A91" w:rsidRPr="00A20451" w:rsidRDefault="00800A91" w:rsidP="00CE66C1">
            <w:pPr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A20451">
              <w:rPr>
                <w:rFonts w:ascii="Times New Roman" w:hAnsi="Times New Roman"/>
                <w:i/>
                <w:sz w:val="16"/>
                <w:szCs w:val="16"/>
              </w:rPr>
              <w:t xml:space="preserve">                                                                                                         </w:t>
            </w:r>
            <w:r w:rsidR="009C52D8">
              <w:rPr>
                <w:rFonts w:ascii="Times New Roman" w:hAnsi="Times New Roman"/>
                <w:i/>
                <w:sz w:val="16"/>
                <w:szCs w:val="16"/>
              </w:rPr>
              <w:t xml:space="preserve">                     </w:t>
            </w:r>
            <w:r w:rsidRPr="00A20451">
              <w:rPr>
                <w:rFonts w:ascii="Times New Roman" w:hAnsi="Times New Roman"/>
                <w:i/>
                <w:sz w:val="16"/>
                <w:szCs w:val="16"/>
              </w:rPr>
              <w:t xml:space="preserve">   </w:t>
            </w:r>
            <w:r w:rsidR="00CE66C1" w:rsidRPr="00A20451">
              <w:rPr>
                <w:rFonts w:ascii="Times New Roman" w:hAnsi="Times New Roman"/>
                <w:i/>
                <w:sz w:val="16"/>
                <w:szCs w:val="16"/>
              </w:rPr>
              <w:t>Podpis</w:t>
            </w:r>
            <w:r w:rsidRPr="00A20451">
              <w:rPr>
                <w:rFonts w:ascii="Times New Roman" w:hAnsi="Times New Roman"/>
                <w:i/>
                <w:sz w:val="16"/>
                <w:szCs w:val="16"/>
              </w:rPr>
              <w:t xml:space="preserve"> przez osoby uprawnione do </w:t>
            </w:r>
            <w:r w:rsidR="00CE66C1" w:rsidRPr="00A20451">
              <w:rPr>
                <w:rFonts w:ascii="Times New Roman" w:hAnsi="Times New Roman"/>
                <w:i/>
                <w:sz w:val="16"/>
                <w:szCs w:val="16"/>
              </w:rPr>
              <w:t xml:space="preserve">reprezentowania </w:t>
            </w:r>
            <w:r w:rsidRPr="00A20451">
              <w:rPr>
                <w:rFonts w:ascii="Times New Roman" w:hAnsi="Times New Roman"/>
                <w:i/>
                <w:sz w:val="16"/>
                <w:szCs w:val="16"/>
              </w:rPr>
              <w:t>Wykonawcy</w:t>
            </w:r>
          </w:p>
          <w:p w14:paraId="1B29A992" w14:textId="77777777" w:rsidR="002F059A" w:rsidRPr="00A20451" w:rsidRDefault="002F059A" w:rsidP="00DA1F3C">
            <w:pPr>
              <w:suppressAutoHyphens w:val="0"/>
              <w:autoSpaceDN/>
              <w:spacing w:after="0" w:line="360" w:lineRule="auto"/>
              <w:contextualSpacing/>
              <w:jc w:val="center"/>
              <w:textAlignment w:val="auto"/>
              <w:rPr>
                <w:rFonts w:ascii="Times New Roman" w:hAnsi="Times New Roman"/>
              </w:rPr>
            </w:pPr>
          </w:p>
        </w:tc>
      </w:tr>
    </w:tbl>
    <w:p w14:paraId="49B4F9FD" w14:textId="32B0A093" w:rsidR="00A20451" w:rsidRDefault="00800A91" w:rsidP="00A20451">
      <w:pPr>
        <w:spacing w:before="120" w:after="0"/>
        <w:jc w:val="both"/>
        <w:rPr>
          <w:rFonts w:ascii="Times New Roman" w:hAnsi="Times New Roman"/>
          <w:b/>
          <w:sz w:val="16"/>
          <w:szCs w:val="16"/>
        </w:rPr>
      </w:pPr>
      <w:r w:rsidRPr="00A20451">
        <w:rPr>
          <w:rFonts w:ascii="Times New Roman" w:hAnsi="Times New Roman"/>
          <w:b/>
          <w:sz w:val="16"/>
          <w:szCs w:val="16"/>
        </w:rPr>
        <w:t xml:space="preserve">(Pouczenie: Osoba lub podmiot podlegający wykluczeniu na podstawie art. 7 ust. 1 ww. ustawy, które w okresie tego wykluczenia ubiegają się </w:t>
      </w:r>
      <w:r w:rsidR="00314ACA">
        <w:rPr>
          <w:rFonts w:ascii="Times New Roman" w:hAnsi="Times New Roman"/>
          <w:b/>
          <w:sz w:val="16"/>
          <w:szCs w:val="16"/>
        </w:rPr>
        <w:t xml:space="preserve">             </w:t>
      </w:r>
      <w:r w:rsidRPr="00A20451">
        <w:rPr>
          <w:rFonts w:ascii="Times New Roman" w:hAnsi="Times New Roman"/>
          <w:b/>
          <w:sz w:val="16"/>
          <w:szCs w:val="16"/>
        </w:rPr>
        <w:t>o udzielenie zamówienia publicznego lub dopuszczenie do udziału w konkursie lub biorą udział w postępowaniu o udzielenie zamówienia publicznego lub w konkursie, podlegają karze pieniężnej.</w:t>
      </w:r>
    </w:p>
    <w:p w14:paraId="3EE74304" w14:textId="77777777" w:rsidR="00D0258E" w:rsidRPr="00A20451" w:rsidRDefault="00800A91" w:rsidP="00A20451">
      <w:pPr>
        <w:spacing w:before="120" w:after="0"/>
        <w:jc w:val="both"/>
        <w:rPr>
          <w:rFonts w:ascii="Times New Roman" w:hAnsi="Times New Roman"/>
          <w:b/>
          <w:sz w:val="16"/>
          <w:szCs w:val="16"/>
        </w:rPr>
      </w:pPr>
      <w:r w:rsidRPr="00A20451">
        <w:rPr>
          <w:rFonts w:ascii="Times New Roman" w:hAnsi="Times New Roman"/>
          <w:b/>
          <w:sz w:val="16"/>
          <w:szCs w:val="16"/>
        </w:rPr>
        <w:t>Karę pieniężną nakłada Prezes Urzędu Zamówień Publicznych, w drodze decyzji, w wysokości do 20 000 000 zł)</w:t>
      </w:r>
    </w:p>
    <w:sectPr w:rsidR="00D0258E" w:rsidRPr="00A20451" w:rsidSect="005867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24" w:right="907" w:bottom="624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DB64B" w14:textId="77777777" w:rsidR="00C17533" w:rsidRDefault="00C17533">
      <w:pPr>
        <w:spacing w:after="0" w:line="240" w:lineRule="auto"/>
      </w:pPr>
      <w:r>
        <w:separator/>
      </w:r>
    </w:p>
  </w:endnote>
  <w:endnote w:type="continuationSeparator" w:id="0">
    <w:p w14:paraId="3563F4F7" w14:textId="77777777" w:rsidR="00C17533" w:rsidRDefault="00C17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69F13" w14:textId="77777777" w:rsidR="009A5F32" w:rsidRDefault="009A5F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C19B4" w14:textId="77777777" w:rsidR="00EF26A4" w:rsidRDefault="00EF26A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C0E8E">
      <w:rPr>
        <w:noProof/>
      </w:rPr>
      <w:t>1</w:t>
    </w:r>
    <w:r>
      <w:fldChar w:fldCharType="end"/>
    </w:r>
  </w:p>
  <w:p w14:paraId="3702E04A" w14:textId="77777777" w:rsidR="00EF26A4" w:rsidRDefault="00EF26A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A847F" w14:textId="77777777" w:rsidR="009A5F32" w:rsidRDefault="009A5F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9689E" w14:textId="77777777" w:rsidR="00C17533" w:rsidRDefault="00C1753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F5E6DEE" w14:textId="77777777" w:rsidR="00C17533" w:rsidRDefault="00C17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413E5" w14:textId="77777777" w:rsidR="009A5F32" w:rsidRDefault="009A5F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B13D6" w14:textId="3858EDCB" w:rsidR="00EF26A4" w:rsidRPr="00314ACA" w:rsidRDefault="006B16E6" w:rsidP="009A5F32">
    <w:pPr>
      <w:ind w:left="4963" w:firstLine="709"/>
      <w:rPr>
        <w:rFonts w:ascii="Cambria" w:hAnsi="Cambria"/>
      </w:rPr>
    </w:pPr>
    <w:r w:rsidRPr="00314ACA">
      <w:rPr>
        <w:rFonts w:ascii="Cambria" w:hAnsi="Cambria"/>
        <w:b/>
      </w:rPr>
      <w:t xml:space="preserve">Załącznik </w:t>
    </w:r>
    <w:r w:rsidR="0053655B" w:rsidRPr="00314ACA">
      <w:rPr>
        <w:rFonts w:ascii="Cambria" w:hAnsi="Cambria"/>
        <w:b/>
      </w:rPr>
      <w:t>nr</w:t>
    </w:r>
    <w:r w:rsidR="008D2085" w:rsidRPr="00314ACA">
      <w:rPr>
        <w:rFonts w:ascii="Cambria" w:hAnsi="Cambria"/>
        <w:b/>
      </w:rPr>
      <w:t xml:space="preserve"> </w:t>
    </w:r>
    <w:r w:rsidR="009A5F32">
      <w:rPr>
        <w:rFonts w:ascii="Cambria" w:hAnsi="Cambria"/>
        <w:b/>
      </w:rPr>
      <w:t>4</w:t>
    </w:r>
    <w:r w:rsidR="008D2085" w:rsidRPr="00314ACA">
      <w:rPr>
        <w:rFonts w:ascii="Cambria" w:hAnsi="Cambria"/>
        <w:b/>
      </w:rPr>
      <w:t xml:space="preserve"> </w:t>
    </w:r>
    <w:r w:rsidR="0053655B" w:rsidRPr="00314ACA">
      <w:rPr>
        <w:rFonts w:ascii="Cambria" w:hAnsi="Cambria"/>
        <w:b/>
      </w:rPr>
      <w:t xml:space="preserve">do </w:t>
    </w:r>
    <w:r w:rsidR="0060722A" w:rsidRPr="00314ACA">
      <w:rPr>
        <w:rFonts w:ascii="Cambria" w:hAnsi="Cambria"/>
        <w:b/>
      </w:rPr>
      <w:t>zapytania ofertowego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E59B7" w14:textId="77777777" w:rsidR="009A5F32" w:rsidRDefault="009A5F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singleLevel"/>
    <w:tmpl w:val="00000022"/>
    <w:name w:val="WW8Num35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rFonts w:eastAsia="Calibri"/>
        <w:b w:val="0"/>
        <w:bCs/>
        <w:iCs/>
        <w:color w:val="000000"/>
        <w:sz w:val="22"/>
        <w:szCs w:val="22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543DE6"/>
    <w:multiLevelType w:val="hybridMultilevel"/>
    <w:tmpl w:val="961A12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" w15:restartNumberingAfterBreak="0">
    <w:nsid w:val="640F5D33"/>
    <w:multiLevelType w:val="hybridMultilevel"/>
    <w:tmpl w:val="17AEE43E"/>
    <w:lvl w:ilvl="0" w:tplc="B676605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2106149523">
    <w:abstractNumId w:val="5"/>
    <w:lvlOverride w:ilvl="0">
      <w:startOverride w:val="1"/>
    </w:lvlOverride>
  </w:num>
  <w:num w:numId="2" w16cid:durableId="670178860">
    <w:abstractNumId w:val="4"/>
    <w:lvlOverride w:ilvl="0">
      <w:startOverride w:val="1"/>
    </w:lvlOverride>
  </w:num>
  <w:num w:numId="3" w16cid:durableId="941451509">
    <w:abstractNumId w:val="5"/>
  </w:num>
  <w:num w:numId="4" w16cid:durableId="1416974797">
    <w:abstractNumId w:val="4"/>
  </w:num>
  <w:num w:numId="5" w16cid:durableId="1955208562">
    <w:abstractNumId w:val="3"/>
  </w:num>
  <w:num w:numId="6" w16cid:durableId="15032743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79842856">
    <w:abstractNumId w:val="1"/>
  </w:num>
  <w:num w:numId="8" w16cid:durableId="84159292">
    <w:abstractNumId w:val="2"/>
  </w:num>
  <w:num w:numId="9" w16cid:durableId="1170294992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C4D"/>
    <w:rsid w:val="00007F3D"/>
    <w:rsid w:val="00013E96"/>
    <w:rsid w:val="000204C2"/>
    <w:rsid w:val="0003131D"/>
    <w:rsid w:val="00032497"/>
    <w:rsid w:val="00034F9F"/>
    <w:rsid w:val="00035BBC"/>
    <w:rsid w:val="0003764D"/>
    <w:rsid w:val="00040120"/>
    <w:rsid w:val="000442BF"/>
    <w:rsid w:val="00053AB1"/>
    <w:rsid w:val="00062187"/>
    <w:rsid w:val="00062C76"/>
    <w:rsid w:val="0006481D"/>
    <w:rsid w:val="0006547B"/>
    <w:rsid w:val="00074784"/>
    <w:rsid w:val="00076C09"/>
    <w:rsid w:val="000772F9"/>
    <w:rsid w:val="00086C4D"/>
    <w:rsid w:val="00091B65"/>
    <w:rsid w:val="000922E6"/>
    <w:rsid w:val="0009637F"/>
    <w:rsid w:val="000A0E2C"/>
    <w:rsid w:val="000A2FC0"/>
    <w:rsid w:val="000A50CB"/>
    <w:rsid w:val="000B515D"/>
    <w:rsid w:val="000C359E"/>
    <w:rsid w:val="000D5B09"/>
    <w:rsid w:val="000E2418"/>
    <w:rsid w:val="000F17FD"/>
    <w:rsid w:val="000F459B"/>
    <w:rsid w:val="000F547E"/>
    <w:rsid w:val="00100014"/>
    <w:rsid w:val="00106762"/>
    <w:rsid w:val="00107129"/>
    <w:rsid w:val="00116255"/>
    <w:rsid w:val="0011645C"/>
    <w:rsid w:val="00123103"/>
    <w:rsid w:val="0012327C"/>
    <w:rsid w:val="00127B8B"/>
    <w:rsid w:val="00127E0E"/>
    <w:rsid w:val="001300F0"/>
    <w:rsid w:val="00132C13"/>
    <w:rsid w:val="001350BA"/>
    <w:rsid w:val="00145410"/>
    <w:rsid w:val="00145524"/>
    <w:rsid w:val="00153EED"/>
    <w:rsid w:val="001572D1"/>
    <w:rsid w:val="00157AB7"/>
    <w:rsid w:val="00164EEF"/>
    <w:rsid w:val="001911C2"/>
    <w:rsid w:val="00191C85"/>
    <w:rsid w:val="00196F17"/>
    <w:rsid w:val="00197FEB"/>
    <w:rsid w:val="001A0505"/>
    <w:rsid w:val="001A2E06"/>
    <w:rsid w:val="001A6FC6"/>
    <w:rsid w:val="001B0669"/>
    <w:rsid w:val="001B7096"/>
    <w:rsid w:val="001C2241"/>
    <w:rsid w:val="001C40C3"/>
    <w:rsid w:val="001D3BD8"/>
    <w:rsid w:val="001D7F9A"/>
    <w:rsid w:val="001E6F55"/>
    <w:rsid w:val="001E7653"/>
    <w:rsid w:val="001F1963"/>
    <w:rsid w:val="00204022"/>
    <w:rsid w:val="0021233B"/>
    <w:rsid w:val="0021541D"/>
    <w:rsid w:val="002257D8"/>
    <w:rsid w:val="00226B78"/>
    <w:rsid w:val="002507CE"/>
    <w:rsid w:val="002601E3"/>
    <w:rsid w:val="00262ECA"/>
    <w:rsid w:val="00263603"/>
    <w:rsid w:val="0026545A"/>
    <w:rsid w:val="00272AEC"/>
    <w:rsid w:val="00274954"/>
    <w:rsid w:val="00281F2E"/>
    <w:rsid w:val="002830D4"/>
    <w:rsid w:val="00283E00"/>
    <w:rsid w:val="002854F8"/>
    <w:rsid w:val="00287246"/>
    <w:rsid w:val="00292030"/>
    <w:rsid w:val="00296027"/>
    <w:rsid w:val="002A02D4"/>
    <w:rsid w:val="002A738D"/>
    <w:rsid w:val="002B0315"/>
    <w:rsid w:val="002B3A5F"/>
    <w:rsid w:val="002B68B3"/>
    <w:rsid w:val="002E0D80"/>
    <w:rsid w:val="002E1223"/>
    <w:rsid w:val="002E1B89"/>
    <w:rsid w:val="002E328E"/>
    <w:rsid w:val="002F059A"/>
    <w:rsid w:val="003016A8"/>
    <w:rsid w:val="003078B6"/>
    <w:rsid w:val="00314ACA"/>
    <w:rsid w:val="00316527"/>
    <w:rsid w:val="00327942"/>
    <w:rsid w:val="00330361"/>
    <w:rsid w:val="003334FD"/>
    <w:rsid w:val="00336013"/>
    <w:rsid w:val="00336E29"/>
    <w:rsid w:val="0034019A"/>
    <w:rsid w:val="00343B4B"/>
    <w:rsid w:val="00356C0C"/>
    <w:rsid w:val="00356F61"/>
    <w:rsid w:val="00365AD7"/>
    <w:rsid w:val="00373669"/>
    <w:rsid w:val="00374209"/>
    <w:rsid w:val="003760A4"/>
    <w:rsid w:val="0038038D"/>
    <w:rsid w:val="0038250F"/>
    <w:rsid w:val="00382D00"/>
    <w:rsid w:val="0038315B"/>
    <w:rsid w:val="00385FE3"/>
    <w:rsid w:val="00395516"/>
    <w:rsid w:val="003A2A4F"/>
    <w:rsid w:val="003A5F15"/>
    <w:rsid w:val="003B13DF"/>
    <w:rsid w:val="003B2DE5"/>
    <w:rsid w:val="003B7B9A"/>
    <w:rsid w:val="003C2280"/>
    <w:rsid w:val="003C56B7"/>
    <w:rsid w:val="003C6B5A"/>
    <w:rsid w:val="003C7FA1"/>
    <w:rsid w:val="003E0CF0"/>
    <w:rsid w:val="003E2F9C"/>
    <w:rsid w:val="003E6708"/>
    <w:rsid w:val="003E7B53"/>
    <w:rsid w:val="003F2B10"/>
    <w:rsid w:val="00403B0E"/>
    <w:rsid w:val="0040544F"/>
    <w:rsid w:val="00427EB9"/>
    <w:rsid w:val="0044021E"/>
    <w:rsid w:val="004440B2"/>
    <w:rsid w:val="00445059"/>
    <w:rsid w:val="004458A0"/>
    <w:rsid w:val="00446C8B"/>
    <w:rsid w:val="004477CA"/>
    <w:rsid w:val="00452324"/>
    <w:rsid w:val="00453030"/>
    <w:rsid w:val="00454419"/>
    <w:rsid w:val="00473714"/>
    <w:rsid w:val="00475275"/>
    <w:rsid w:val="00481CAE"/>
    <w:rsid w:val="00495DC1"/>
    <w:rsid w:val="00495F2B"/>
    <w:rsid w:val="004969D3"/>
    <w:rsid w:val="00496A58"/>
    <w:rsid w:val="004A0468"/>
    <w:rsid w:val="004A24F8"/>
    <w:rsid w:val="004A2B24"/>
    <w:rsid w:val="004C238D"/>
    <w:rsid w:val="004C3F94"/>
    <w:rsid w:val="004D0179"/>
    <w:rsid w:val="004D5A4D"/>
    <w:rsid w:val="004E2C60"/>
    <w:rsid w:val="004E35CD"/>
    <w:rsid w:val="004F1A9A"/>
    <w:rsid w:val="004F3B88"/>
    <w:rsid w:val="004F53D8"/>
    <w:rsid w:val="005011B1"/>
    <w:rsid w:val="00511DD6"/>
    <w:rsid w:val="005149BB"/>
    <w:rsid w:val="00515466"/>
    <w:rsid w:val="005166FB"/>
    <w:rsid w:val="005167A9"/>
    <w:rsid w:val="00522984"/>
    <w:rsid w:val="005251EE"/>
    <w:rsid w:val="00535DDF"/>
    <w:rsid w:val="0053655B"/>
    <w:rsid w:val="0055247C"/>
    <w:rsid w:val="00554134"/>
    <w:rsid w:val="00560384"/>
    <w:rsid w:val="0056050E"/>
    <w:rsid w:val="005624BA"/>
    <w:rsid w:val="00565050"/>
    <w:rsid w:val="0056720C"/>
    <w:rsid w:val="00567F30"/>
    <w:rsid w:val="00577832"/>
    <w:rsid w:val="005867A2"/>
    <w:rsid w:val="00587133"/>
    <w:rsid w:val="00590519"/>
    <w:rsid w:val="00590DFC"/>
    <w:rsid w:val="00595469"/>
    <w:rsid w:val="005A1E29"/>
    <w:rsid w:val="005B6F20"/>
    <w:rsid w:val="005C0C6F"/>
    <w:rsid w:val="005C11B0"/>
    <w:rsid w:val="005C54CA"/>
    <w:rsid w:val="005D7A86"/>
    <w:rsid w:val="005E16B8"/>
    <w:rsid w:val="005E5F30"/>
    <w:rsid w:val="005E6817"/>
    <w:rsid w:val="005F0075"/>
    <w:rsid w:val="005F6BF1"/>
    <w:rsid w:val="00601CCF"/>
    <w:rsid w:val="0060722A"/>
    <w:rsid w:val="006119BE"/>
    <w:rsid w:val="00616F46"/>
    <w:rsid w:val="00630A68"/>
    <w:rsid w:val="00632D94"/>
    <w:rsid w:val="00637BDF"/>
    <w:rsid w:val="00642F3C"/>
    <w:rsid w:val="0064624C"/>
    <w:rsid w:val="00656E4E"/>
    <w:rsid w:val="00657704"/>
    <w:rsid w:val="00660959"/>
    <w:rsid w:val="00662ED8"/>
    <w:rsid w:val="00666150"/>
    <w:rsid w:val="00666952"/>
    <w:rsid w:val="0066754E"/>
    <w:rsid w:val="00672485"/>
    <w:rsid w:val="00673FE2"/>
    <w:rsid w:val="006809EE"/>
    <w:rsid w:val="00681819"/>
    <w:rsid w:val="00682ACB"/>
    <w:rsid w:val="006A3AA5"/>
    <w:rsid w:val="006B16E6"/>
    <w:rsid w:val="006B227C"/>
    <w:rsid w:val="006B78B7"/>
    <w:rsid w:val="006C0879"/>
    <w:rsid w:val="006C129A"/>
    <w:rsid w:val="006C19A1"/>
    <w:rsid w:val="006C5DED"/>
    <w:rsid w:val="006E1A84"/>
    <w:rsid w:val="006F258D"/>
    <w:rsid w:val="006F5DDA"/>
    <w:rsid w:val="006F770C"/>
    <w:rsid w:val="007039FD"/>
    <w:rsid w:val="0071110D"/>
    <w:rsid w:val="00712BE5"/>
    <w:rsid w:val="007252B7"/>
    <w:rsid w:val="0073133E"/>
    <w:rsid w:val="007403A5"/>
    <w:rsid w:val="00743070"/>
    <w:rsid w:val="00750853"/>
    <w:rsid w:val="0075422E"/>
    <w:rsid w:val="00754CB8"/>
    <w:rsid w:val="00755D42"/>
    <w:rsid w:val="00766B8F"/>
    <w:rsid w:val="00772E53"/>
    <w:rsid w:val="00772E82"/>
    <w:rsid w:val="00774B6D"/>
    <w:rsid w:val="00775BBF"/>
    <w:rsid w:val="00782838"/>
    <w:rsid w:val="007866BC"/>
    <w:rsid w:val="00795A10"/>
    <w:rsid w:val="007B7CF2"/>
    <w:rsid w:val="007D4497"/>
    <w:rsid w:val="007D6DC9"/>
    <w:rsid w:val="007D7A1D"/>
    <w:rsid w:val="007E1E6E"/>
    <w:rsid w:val="007E3114"/>
    <w:rsid w:val="007E3CA1"/>
    <w:rsid w:val="007E610A"/>
    <w:rsid w:val="007F3290"/>
    <w:rsid w:val="007F7F7D"/>
    <w:rsid w:val="00800A91"/>
    <w:rsid w:val="00802189"/>
    <w:rsid w:val="008063D4"/>
    <w:rsid w:val="00810E00"/>
    <w:rsid w:val="00811DF8"/>
    <w:rsid w:val="00826BA5"/>
    <w:rsid w:val="00831408"/>
    <w:rsid w:val="00836FDF"/>
    <w:rsid w:val="00846EDA"/>
    <w:rsid w:val="00850F30"/>
    <w:rsid w:val="00860C6D"/>
    <w:rsid w:val="008635A3"/>
    <w:rsid w:val="0087289B"/>
    <w:rsid w:val="00872C8D"/>
    <w:rsid w:val="0088005D"/>
    <w:rsid w:val="008838FB"/>
    <w:rsid w:val="00893B19"/>
    <w:rsid w:val="00895E31"/>
    <w:rsid w:val="008A08E5"/>
    <w:rsid w:val="008A0E5C"/>
    <w:rsid w:val="008A2A72"/>
    <w:rsid w:val="008A79CB"/>
    <w:rsid w:val="008B074E"/>
    <w:rsid w:val="008B3C78"/>
    <w:rsid w:val="008C2532"/>
    <w:rsid w:val="008D2085"/>
    <w:rsid w:val="008D6498"/>
    <w:rsid w:val="008F50F9"/>
    <w:rsid w:val="008F5BD5"/>
    <w:rsid w:val="008F72D5"/>
    <w:rsid w:val="00910D7A"/>
    <w:rsid w:val="00914A45"/>
    <w:rsid w:val="00915A9D"/>
    <w:rsid w:val="009205C8"/>
    <w:rsid w:val="0092068D"/>
    <w:rsid w:val="00935AA6"/>
    <w:rsid w:val="009439FE"/>
    <w:rsid w:val="00950681"/>
    <w:rsid w:val="0096053F"/>
    <w:rsid w:val="00970C7B"/>
    <w:rsid w:val="0098567B"/>
    <w:rsid w:val="0099057B"/>
    <w:rsid w:val="009925A1"/>
    <w:rsid w:val="00996A58"/>
    <w:rsid w:val="009971D4"/>
    <w:rsid w:val="009A5F32"/>
    <w:rsid w:val="009B441E"/>
    <w:rsid w:val="009B73BC"/>
    <w:rsid w:val="009C52D8"/>
    <w:rsid w:val="009C54D7"/>
    <w:rsid w:val="009D1596"/>
    <w:rsid w:val="009D21EF"/>
    <w:rsid w:val="009D4A89"/>
    <w:rsid w:val="009D5A66"/>
    <w:rsid w:val="009D76EB"/>
    <w:rsid w:val="009D7F80"/>
    <w:rsid w:val="009E0DA5"/>
    <w:rsid w:val="009E10C9"/>
    <w:rsid w:val="009E540B"/>
    <w:rsid w:val="009F03F9"/>
    <w:rsid w:val="009F214F"/>
    <w:rsid w:val="00A01205"/>
    <w:rsid w:val="00A01F8B"/>
    <w:rsid w:val="00A04D9D"/>
    <w:rsid w:val="00A051E0"/>
    <w:rsid w:val="00A064C6"/>
    <w:rsid w:val="00A11756"/>
    <w:rsid w:val="00A20451"/>
    <w:rsid w:val="00A23207"/>
    <w:rsid w:val="00A2613A"/>
    <w:rsid w:val="00A266AC"/>
    <w:rsid w:val="00A31756"/>
    <w:rsid w:val="00A31B4C"/>
    <w:rsid w:val="00A36729"/>
    <w:rsid w:val="00A46870"/>
    <w:rsid w:val="00A53537"/>
    <w:rsid w:val="00A53C02"/>
    <w:rsid w:val="00A57B78"/>
    <w:rsid w:val="00A63002"/>
    <w:rsid w:val="00A7064D"/>
    <w:rsid w:val="00A76D3E"/>
    <w:rsid w:val="00A8271C"/>
    <w:rsid w:val="00A8299E"/>
    <w:rsid w:val="00A9483F"/>
    <w:rsid w:val="00A95BDB"/>
    <w:rsid w:val="00AA184A"/>
    <w:rsid w:val="00AB116F"/>
    <w:rsid w:val="00AB301F"/>
    <w:rsid w:val="00AB37FA"/>
    <w:rsid w:val="00AD06AC"/>
    <w:rsid w:val="00AD0BB1"/>
    <w:rsid w:val="00AE0F5B"/>
    <w:rsid w:val="00AE2A00"/>
    <w:rsid w:val="00AE744A"/>
    <w:rsid w:val="00AF0C8C"/>
    <w:rsid w:val="00AF6D8D"/>
    <w:rsid w:val="00B07825"/>
    <w:rsid w:val="00B179F7"/>
    <w:rsid w:val="00B3203E"/>
    <w:rsid w:val="00B353EF"/>
    <w:rsid w:val="00B418E8"/>
    <w:rsid w:val="00B50224"/>
    <w:rsid w:val="00B558F2"/>
    <w:rsid w:val="00B74991"/>
    <w:rsid w:val="00B77588"/>
    <w:rsid w:val="00B77E3E"/>
    <w:rsid w:val="00B85C7D"/>
    <w:rsid w:val="00B86169"/>
    <w:rsid w:val="00B867A3"/>
    <w:rsid w:val="00B90AE8"/>
    <w:rsid w:val="00B92724"/>
    <w:rsid w:val="00B9518D"/>
    <w:rsid w:val="00BA0FAD"/>
    <w:rsid w:val="00BB4AA1"/>
    <w:rsid w:val="00BB606D"/>
    <w:rsid w:val="00BB6AF4"/>
    <w:rsid w:val="00BC0E8E"/>
    <w:rsid w:val="00BC50AB"/>
    <w:rsid w:val="00BC76E2"/>
    <w:rsid w:val="00BD040B"/>
    <w:rsid w:val="00BD4D78"/>
    <w:rsid w:val="00BE0D76"/>
    <w:rsid w:val="00BE3893"/>
    <w:rsid w:val="00BF333F"/>
    <w:rsid w:val="00BF70C0"/>
    <w:rsid w:val="00BF7571"/>
    <w:rsid w:val="00C04644"/>
    <w:rsid w:val="00C17533"/>
    <w:rsid w:val="00C23915"/>
    <w:rsid w:val="00C35BD9"/>
    <w:rsid w:val="00C501D3"/>
    <w:rsid w:val="00C507DD"/>
    <w:rsid w:val="00C64CDC"/>
    <w:rsid w:val="00C66B7A"/>
    <w:rsid w:val="00C673B0"/>
    <w:rsid w:val="00C70CA7"/>
    <w:rsid w:val="00C735B2"/>
    <w:rsid w:val="00C763B0"/>
    <w:rsid w:val="00C76643"/>
    <w:rsid w:val="00C86134"/>
    <w:rsid w:val="00C9473E"/>
    <w:rsid w:val="00CA4ABF"/>
    <w:rsid w:val="00CA72C3"/>
    <w:rsid w:val="00CA7F5A"/>
    <w:rsid w:val="00CC1FC0"/>
    <w:rsid w:val="00CC326D"/>
    <w:rsid w:val="00CD08D0"/>
    <w:rsid w:val="00CD7908"/>
    <w:rsid w:val="00CE66C1"/>
    <w:rsid w:val="00CF0EAE"/>
    <w:rsid w:val="00D0258E"/>
    <w:rsid w:val="00D04BEA"/>
    <w:rsid w:val="00D1118F"/>
    <w:rsid w:val="00D1239F"/>
    <w:rsid w:val="00D1278F"/>
    <w:rsid w:val="00D16EE4"/>
    <w:rsid w:val="00D21B93"/>
    <w:rsid w:val="00D23F7B"/>
    <w:rsid w:val="00D24484"/>
    <w:rsid w:val="00D305FE"/>
    <w:rsid w:val="00D3060E"/>
    <w:rsid w:val="00D3295F"/>
    <w:rsid w:val="00D46629"/>
    <w:rsid w:val="00D474CE"/>
    <w:rsid w:val="00D50719"/>
    <w:rsid w:val="00D54692"/>
    <w:rsid w:val="00D62742"/>
    <w:rsid w:val="00D64AFB"/>
    <w:rsid w:val="00D663CF"/>
    <w:rsid w:val="00D704DB"/>
    <w:rsid w:val="00D71714"/>
    <w:rsid w:val="00D91AE9"/>
    <w:rsid w:val="00D95294"/>
    <w:rsid w:val="00D97A3D"/>
    <w:rsid w:val="00DA1900"/>
    <w:rsid w:val="00DA1F3C"/>
    <w:rsid w:val="00DA20FC"/>
    <w:rsid w:val="00DA36EA"/>
    <w:rsid w:val="00DA7393"/>
    <w:rsid w:val="00DB1067"/>
    <w:rsid w:val="00DB42DF"/>
    <w:rsid w:val="00DB70DC"/>
    <w:rsid w:val="00DC482D"/>
    <w:rsid w:val="00DD1A3F"/>
    <w:rsid w:val="00DE1EEF"/>
    <w:rsid w:val="00DE5088"/>
    <w:rsid w:val="00DF0744"/>
    <w:rsid w:val="00E018A9"/>
    <w:rsid w:val="00E02D37"/>
    <w:rsid w:val="00E03FF4"/>
    <w:rsid w:val="00E1628B"/>
    <w:rsid w:val="00E233BD"/>
    <w:rsid w:val="00E26D10"/>
    <w:rsid w:val="00E30A01"/>
    <w:rsid w:val="00E37288"/>
    <w:rsid w:val="00E41A9E"/>
    <w:rsid w:val="00E43473"/>
    <w:rsid w:val="00E55AF9"/>
    <w:rsid w:val="00E600B0"/>
    <w:rsid w:val="00E6425A"/>
    <w:rsid w:val="00E671BB"/>
    <w:rsid w:val="00E85FA6"/>
    <w:rsid w:val="00E860D3"/>
    <w:rsid w:val="00E94678"/>
    <w:rsid w:val="00E951CF"/>
    <w:rsid w:val="00EA12E9"/>
    <w:rsid w:val="00EA3039"/>
    <w:rsid w:val="00EB13A5"/>
    <w:rsid w:val="00EC34DB"/>
    <w:rsid w:val="00EC7645"/>
    <w:rsid w:val="00ED0E27"/>
    <w:rsid w:val="00ED55EC"/>
    <w:rsid w:val="00ED599D"/>
    <w:rsid w:val="00EE7555"/>
    <w:rsid w:val="00EF22C6"/>
    <w:rsid w:val="00EF26A4"/>
    <w:rsid w:val="00F07121"/>
    <w:rsid w:val="00F17D9F"/>
    <w:rsid w:val="00F26009"/>
    <w:rsid w:val="00F26BC5"/>
    <w:rsid w:val="00F330E8"/>
    <w:rsid w:val="00F52A19"/>
    <w:rsid w:val="00F6037C"/>
    <w:rsid w:val="00F6225F"/>
    <w:rsid w:val="00F66344"/>
    <w:rsid w:val="00F72F9F"/>
    <w:rsid w:val="00F82ADF"/>
    <w:rsid w:val="00F832F5"/>
    <w:rsid w:val="00F84C26"/>
    <w:rsid w:val="00F9320A"/>
    <w:rsid w:val="00F94CFC"/>
    <w:rsid w:val="00FA0E5D"/>
    <w:rsid w:val="00FA5174"/>
    <w:rsid w:val="00FC19F9"/>
    <w:rsid w:val="00FD6D50"/>
    <w:rsid w:val="00FE4474"/>
    <w:rsid w:val="00FE468F"/>
    <w:rsid w:val="00FE6FCB"/>
    <w:rsid w:val="00FF1FF6"/>
    <w:rsid w:val="00FF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EEA514"/>
  <w15:chartTrackingRefBased/>
  <w15:docId w15:val="{35015801-6E21-4DC0-A63F-E8C086070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pPr>
      <w:keepNext/>
      <w:tabs>
        <w:tab w:val="left" w:pos="432"/>
      </w:tabs>
      <w:spacing w:after="0" w:line="360" w:lineRule="auto"/>
      <w:ind w:firstLine="5940"/>
      <w:outlineLvl w:val="0"/>
    </w:pPr>
    <w:rPr>
      <w:rFonts w:ascii="Times New Roman" w:eastAsia="Times New Roman" w:hAnsi="Times New Roman"/>
      <w:b/>
      <w:bCs/>
      <w:sz w:val="20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334F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7">
    <w:name w:val="heading 7"/>
    <w:basedOn w:val="Normalny"/>
    <w:next w:val="Normalny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0"/>
      <w:szCs w:val="24"/>
      <w:lang w:eastAsia="ar-SA"/>
    </w:rPr>
  </w:style>
  <w:style w:type="character" w:styleId="Hipercze">
    <w:name w:val="Hyperlink"/>
    <w:rPr>
      <w:color w:val="0000FF"/>
      <w:u w:val="single"/>
    </w:rPr>
  </w:style>
  <w:style w:type="paragraph" w:styleId="Bezodstpw">
    <w:name w:val="No Spacing"/>
    <w:pPr>
      <w:suppressAutoHyphens/>
      <w:autoSpaceDN w:val="0"/>
      <w:textAlignment w:val="baseline"/>
    </w:pPr>
    <w:rPr>
      <w:rFonts w:eastAsia="Arial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character" w:customStyle="1" w:styleId="Nagwek7Znak">
    <w:name w:val="Nagłówek 7 Znak"/>
    <w:rPr>
      <w:rFonts w:ascii="Cambria" w:eastAsia="Times New Roman" w:hAnsi="Cambria" w:cs="Times New Roman"/>
      <w:i/>
      <w:iCs/>
      <w:color w:val="404040"/>
    </w:rPr>
  </w:style>
  <w:style w:type="paragraph" w:customStyle="1" w:styleId="Style5">
    <w:name w:val="Style5"/>
    <w:basedOn w:val="Normalny"/>
    <w:pPr>
      <w:widowControl w:val="0"/>
      <w:autoSpaceDE w:val="0"/>
      <w:spacing w:after="0" w:line="319" w:lineRule="exact"/>
      <w:jc w:val="center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kapitzlistZnak">
    <w:name w:val="Akapit z listą Znak"/>
  </w:style>
  <w:style w:type="paragraph" w:customStyle="1" w:styleId="Default">
    <w:name w:val="Default"/>
    <w:pPr>
      <w:suppressAutoHyphens/>
      <w:autoSpaceDE w:val="0"/>
      <w:autoSpaceDN w:val="0"/>
    </w:pPr>
    <w:rPr>
      <w:rFonts w:cs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4021E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44021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4021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44021E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5A4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D5A4D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7D6D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6DC9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7D6DC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6DC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D6DC9"/>
    <w:rPr>
      <w:b/>
      <w:bCs/>
      <w:lang w:eastAsia="en-US"/>
    </w:rPr>
  </w:style>
  <w:style w:type="character" w:customStyle="1" w:styleId="Nagwek3Znak">
    <w:name w:val="Nagłówek 3 Znak"/>
    <w:link w:val="Nagwek3"/>
    <w:uiPriority w:val="9"/>
    <w:rsid w:val="003334FD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table" w:styleId="Tabela-Siatka">
    <w:name w:val="Table Grid"/>
    <w:basedOn w:val="Standardowy"/>
    <w:uiPriority w:val="59"/>
    <w:rsid w:val="00B775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A63002"/>
    <w:rPr>
      <w:i/>
      <w:iCs/>
    </w:rPr>
  </w:style>
  <w:style w:type="paragraph" w:customStyle="1" w:styleId="ChapterTitle">
    <w:name w:val="ChapterTitle"/>
    <w:basedOn w:val="Normalny"/>
    <w:next w:val="Normalny"/>
    <w:rsid w:val="00660959"/>
    <w:pPr>
      <w:keepNext/>
      <w:suppressAutoHyphens w:val="0"/>
      <w:autoSpaceDN/>
      <w:spacing w:before="120" w:after="360" w:line="240" w:lineRule="auto"/>
      <w:jc w:val="center"/>
      <w:textAlignment w:val="auto"/>
    </w:pPr>
    <w:rPr>
      <w:rFonts w:ascii="Times New Roman" w:hAnsi="Times New Roman"/>
      <w:b/>
      <w:sz w:val="32"/>
      <w:lang w:eastAsia="en-GB"/>
    </w:rPr>
  </w:style>
  <w:style w:type="paragraph" w:customStyle="1" w:styleId="Annexetitre">
    <w:name w:val="Annexe titre"/>
    <w:basedOn w:val="Normalny"/>
    <w:next w:val="Normalny"/>
    <w:rsid w:val="00660959"/>
    <w:pPr>
      <w:suppressAutoHyphens w:val="0"/>
      <w:autoSpaceDN/>
      <w:spacing w:before="120" w:after="120" w:line="240" w:lineRule="auto"/>
      <w:jc w:val="center"/>
      <w:textAlignment w:val="auto"/>
    </w:pPr>
    <w:rPr>
      <w:rFonts w:ascii="Times New Roman" w:hAnsi="Times New Roman"/>
      <w:b/>
      <w:sz w:val="24"/>
      <w:u w:val="single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2187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62187"/>
    <w:rPr>
      <w:lang w:eastAsia="en-US"/>
    </w:rPr>
  </w:style>
  <w:style w:type="character" w:customStyle="1" w:styleId="DeltaViewInsertion">
    <w:name w:val="DeltaView Insertion"/>
    <w:rsid w:val="00062187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06218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D0258E"/>
    <w:pPr>
      <w:numPr>
        <w:numId w:val="1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D0258E"/>
    <w:pPr>
      <w:numPr>
        <w:numId w:val="2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D0258E"/>
    <w:pPr>
      <w:numPr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D0258E"/>
    <w:pPr>
      <w:numPr>
        <w:ilvl w:val="1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D0258E"/>
    <w:pPr>
      <w:numPr>
        <w:ilvl w:val="2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D0258E"/>
    <w:pPr>
      <w:numPr>
        <w:ilvl w:val="3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9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lawomir.sapryka\Desktop\ZPZ-08-REG-04-24%20-%20Wykonanie%20us&#322;ugi%20czyszczenia%20wentylacji%20klimatyzacji\2025\2A018CE4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 Sixth Edition"/>
</file>

<file path=customXml/itemProps1.xml><?xml version="1.0" encoding="utf-8"?>
<ds:datastoreItem xmlns:ds="http://schemas.openxmlformats.org/officeDocument/2006/customXml" ds:itemID="{9D904E7A-F137-4ED9-99C1-09AEAB3B9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2A018CE4</Template>
  <TotalTime>17</TotalTime>
  <Pages>1</Pages>
  <Words>354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Komora Roma</dc:creator>
  <cp:keywords/>
  <cp:lastModifiedBy>Iwona Bukowska</cp:lastModifiedBy>
  <cp:revision>11</cp:revision>
  <cp:lastPrinted>2023-03-14T07:18:00Z</cp:lastPrinted>
  <dcterms:created xsi:type="dcterms:W3CDTF">2025-06-04T15:33:00Z</dcterms:created>
  <dcterms:modified xsi:type="dcterms:W3CDTF">2026-03-17T11:38:00Z</dcterms:modified>
</cp:coreProperties>
</file>